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3058" w14:textId="77777777" w:rsidR="007431C1" w:rsidRPr="00690BA6" w:rsidRDefault="007431C1" w:rsidP="007431C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FREBARN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C508100" w14:textId="77777777" w:rsidR="007431C1" w:rsidRDefault="007431C1" w:rsidP="007431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771BF74" w14:textId="77777777" w:rsidR="007431C1" w:rsidRDefault="007431C1" w:rsidP="007431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CAB8E7" w14:textId="77777777" w:rsidR="007431C1" w:rsidRDefault="007431C1" w:rsidP="007431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24682F" w14:textId="77777777" w:rsidR="007431C1" w:rsidRDefault="007431C1" w:rsidP="007431C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4BDACFD" w14:textId="77777777" w:rsidR="007431C1" w:rsidRDefault="007431C1" w:rsidP="007431C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BA23E8D" w14:textId="77777777" w:rsidR="007431C1" w:rsidRDefault="007431C1" w:rsidP="007431C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A467C7D" w14:textId="77777777" w:rsidR="007431C1" w:rsidRDefault="007431C1" w:rsidP="007431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22BC5F" w14:textId="77777777" w:rsidR="007431C1" w:rsidRDefault="007431C1" w:rsidP="007431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A1771C" w14:textId="77777777" w:rsidR="007431C1" w:rsidRDefault="007431C1" w:rsidP="007431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October 2021</w:t>
      </w:r>
    </w:p>
    <w:p w14:paraId="116A36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283E" w14:textId="77777777" w:rsidR="007431C1" w:rsidRDefault="007431C1" w:rsidP="009139A6">
      <w:r>
        <w:separator/>
      </w:r>
    </w:p>
  </w:endnote>
  <w:endnote w:type="continuationSeparator" w:id="0">
    <w:p w14:paraId="4B7C3770" w14:textId="77777777" w:rsidR="007431C1" w:rsidRDefault="007431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30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32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F75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D464" w14:textId="77777777" w:rsidR="007431C1" w:rsidRDefault="007431C1" w:rsidP="009139A6">
      <w:r>
        <w:separator/>
      </w:r>
    </w:p>
  </w:footnote>
  <w:footnote w:type="continuationSeparator" w:id="0">
    <w:p w14:paraId="53E03E58" w14:textId="77777777" w:rsidR="007431C1" w:rsidRDefault="007431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79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31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3A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C1"/>
    <w:rsid w:val="000666E0"/>
    <w:rsid w:val="002510B7"/>
    <w:rsid w:val="005C130B"/>
    <w:rsid w:val="007431C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EEF50"/>
  <w15:chartTrackingRefBased/>
  <w15:docId w15:val="{7F624308-1EE8-467C-971C-C344D614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2021-11-11T09:31:00Z</dcterms:created>
  <dcterms:modified xsi:type="dcterms:W3CDTF">2021-11-11T09:32:00Z</dcterms:modified>
</cp:coreProperties>
</file>